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47392D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BAYNARD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47392D" w:rsidRDefault="0047392D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7392D" w:rsidRDefault="0047392D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7392D" w:rsidRDefault="0047392D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Mar.1419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Blythburgh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47392D" w:rsidRDefault="0047392D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Suffolk, into lands held by the late Sir William Argentine(q.v.).</w:t>
      </w:r>
    </w:p>
    <w:p w:rsidR="0047392D" w:rsidRDefault="0047392D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490A04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 – 25)</w:t>
      </w:r>
    </w:p>
    <w:p w:rsidR="0047392D" w:rsidRDefault="0047392D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7392D" w:rsidRDefault="0047392D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7392D" w:rsidRPr="0047392D" w:rsidRDefault="0047392D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October 2015</w:t>
      </w:r>
      <w:bookmarkStart w:id="0" w:name="_GoBack"/>
      <w:bookmarkEnd w:id="0"/>
    </w:p>
    <w:sectPr w:rsidR="0047392D" w:rsidRPr="0047392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392D" w:rsidRDefault="0047392D" w:rsidP="00564E3C">
      <w:pPr>
        <w:spacing w:after="0" w:line="240" w:lineRule="auto"/>
      </w:pPr>
      <w:r>
        <w:separator/>
      </w:r>
    </w:p>
  </w:endnote>
  <w:endnote w:type="continuationSeparator" w:id="0">
    <w:p w:rsidR="0047392D" w:rsidRDefault="0047392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7392D">
      <w:rPr>
        <w:rFonts w:ascii="Times New Roman" w:hAnsi="Times New Roman" w:cs="Times New Roman"/>
        <w:noProof/>
        <w:sz w:val="24"/>
        <w:szCs w:val="24"/>
      </w:rPr>
      <w:t>8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392D" w:rsidRDefault="0047392D" w:rsidP="00564E3C">
      <w:pPr>
        <w:spacing w:after="0" w:line="240" w:lineRule="auto"/>
      </w:pPr>
      <w:r>
        <w:separator/>
      </w:r>
    </w:p>
  </w:footnote>
  <w:footnote w:type="continuationSeparator" w:id="0">
    <w:p w:rsidR="0047392D" w:rsidRDefault="0047392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392D"/>
    <w:rsid w:val="00372DC6"/>
    <w:rsid w:val="0047392D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E35164"/>
  <w15:chartTrackingRefBased/>
  <w15:docId w15:val="{5268A7D8-AD69-4BEA-9B21-E06EACDCC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47392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5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2015-10-08T16:14:00Z</dcterms:created>
  <dcterms:modified xsi:type="dcterms:W3CDTF">2015-10-08T16:19:00Z</dcterms:modified>
</cp:coreProperties>
</file>